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52" w:rsidRPr="00513FE6" w:rsidRDefault="00D4245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452" w:rsidRPr="00513FE6" w:rsidRDefault="00D424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42452" w:rsidRPr="00513FE6" w:rsidRDefault="00D4245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42452" w:rsidRPr="00513FE6" w:rsidRDefault="00D4245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42452" w:rsidRDefault="00D4245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42452" w:rsidRPr="00E40E79" w:rsidRDefault="00D42452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D42452" w:rsidRPr="00513FE6" w:rsidRDefault="00D4245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2845</w:t>
      </w:r>
    </w:p>
    <w:p w:rsidR="00D42452" w:rsidRPr="003C0768" w:rsidRDefault="00D4245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42452" w:rsidRPr="00E40E79" w:rsidRDefault="00D42452" w:rsidP="00B05BA8">
      <w:pPr>
        <w:rPr>
          <w:rFonts w:ascii="Century" w:hAnsi="Century"/>
          <w:sz w:val="18"/>
          <w:szCs w:val="26"/>
          <w:lang w:val="uk-UA"/>
        </w:rPr>
      </w:pPr>
    </w:p>
    <w:p w:rsidR="00D42452" w:rsidRPr="003C0768" w:rsidRDefault="00D4245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42452" w:rsidRPr="00E40E79" w:rsidRDefault="00D42452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D42452" w:rsidRPr="003C0768" w:rsidRDefault="00D4245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Сало Віктору Дмитровичу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42452" w:rsidRPr="003C0768" w:rsidRDefault="00D4245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42452" w:rsidRDefault="00D42452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D42452" w:rsidRPr="007C76DF" w:rsidRDefault="00D424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Сало Віктору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2452" w:rsidRPr="003C0768" w:rsidRDefault="00D424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2452" w:rsidRPr="003C0768" w:rsidRDefault="00D4245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D42452" w:rsidRDefault="00D4245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42452" w:rsidRPr="003C0768" w:rsidRDefault="00D4245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42452" w:rsidRDefault="00D42452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D42452" w:rsidSect="00D42452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42452" w:rsidRPr="003C0768" w:rsidRDefault="00D4245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42452" w:rsidRPr="003C0768" w:rsidSect="00D42452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42452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0444CB7-2B57-4432-90D9-039DBF22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2283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